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CE4521" w:rsidRPr="00CE4521">
          <w:rPr>
            <w:rStyle w:val="a9"/>
          </w:rPr>
          <w:t xml:space="preserve">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CE4521" w:rsidRPr="00AF49A3" w:rsidTr="008B4051">
        <w:trPr>
          <w:jc w:val="center"/>
        </w:trPr>
        <w:tc>
          <w:tcPr>
            <w:tcW w:w="3049" w:type="dxa"/>
            <w:vAlign w:val="center"/>
          </w:tcPr>
          <w:p w:rsidR="00CE4521" w:rsidRPr="00CE4521" w:rsidRDefault="00CE4521" w:rsidP="00CE4521">
            <w:pPr>
              <w:pStyle w:val="aa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Сормовский</w:t>
            </w:r>
            <w:proofErr w:type="spellEnd"/>
            <w:r>
              <w:rPr>
                <w:b/>
                <w:i/>
              </w:rPr>
              <w:t xml:space="preserve"> водопроводный участок, (ул. Иванова, 9А)</w:t>
            </w:r>
          </w:p>
        </w:tc>
        <w:tc>
          <w:tcPr>
            <w:tcW w:w="3686" w:type="dxa"/>
            <w:vAlign w:val="center"/>
          </w:tcPr>
          <w:p w:rsidR="00CE4521" w:rsidRPr="00063DF1" w:rsidRDefault="00CE452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CE4521" w:rsidRPr="00063DF1" w:rsidRDefault="00CE452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CE4521" w:rsidRPr="00063DF1" w:rsidRDefault="00CE452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CE4521" w:rsidRPr="00063DF1" w:rsidRDefault="00CE452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CE4521" w:rsidRPr="00063DF1" w:rsidRDefault="00CE4521" w:rsidP="00DB70BA">
            <w:pPr>
              <w:pStyle w:val="aa"/>
            </w:pPr>
          </w:p>
        </w:tc>
      </w:tr>
      <w:tr w:rsidR="00CE4521" w:rsidRPr="00AF49A3" w:rsidTr="008B4051">
        <w:trPr>
          <w:jc w:val="center"/>
        </w:trPr>
        <w:tc>
          <w:tcPr>
            <w:tcW w:w="3049" w:type="dxa"/>
            <w:vAlign w:val="center"/>
          </w:tcPr>
          <w:p w:rsidR="00CE4521" w:rsidRPr="00CE4521" w:rsidRDefault="00CE4521" w:rsidP="00CE4521">
            <w:pPr>
              <w:pStyle w:val="aa"/>
              <w:jc w:val="left"/>
            </w:pPr>
            <w:r>
              <w:t>1.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CE4521" w:rsidRPr="00063DF1" w:rsidRDefault="00CE4521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2835" w:type="dxa"/>
            <w:vAlign w:val="center"/>
          </w:tcPr>
          <w:p w:rsidR="00CE4521" w:rsidRPr="00063DF1" w:rsidRDefault="00CE4521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CE4521" w:rsidRPr="00063DF1" w:rsidRDefault="00CE4521" w:rsidP="00320BD4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CE4521" w:rsidRDefault="00CE4521" w:rsidP="00CE4521">
            <w:pPr>
              <w:pStyle w:val="aa"/>
            </w:pPr>
            <w:proofErr w:type="spellStart"/>
            <w:r>
              <w:t>Сормовский</w:t>
            </w:r>
            <w:proofErr w:type="spellEnd"/>
            <w:r>
              <w:t xml:space="preserve"> водопроводный</w:t>
            </w:r>
          </w:p>
          <w:p w:rsidR="00CE4521" w:rsidRPr="00D00953" w:rsidRDefault="00CE4521" w:rsidP="00CE4521">
            <w:pPr>
              <w:pStyle w:val="aa"/>
            </w:pPr>
            <w:r>
              <w:t xml:space="preserve"> участок</w:t>
            </w:r>
          </w:p>
        </w:tc>
        <w:tc>
          <w:tcPr>
            <w:tcW w:w="1315" w:type="dxa"/>
            <w:vAlign w:val="center"/>
          </w:tcPr>
          <w:p w:rsidR="00CE4521" w:rsidRPr="00063DF1" w:rsidRDefault="00CE4521" w:rsidP="00DB70BA">
            <w:pPr>
              <w:pStyle w:val="aa"/>
            </w:pPr>
          </w:p>
        </w:tc>
      </w:tr>
    </w:tbl>
    <w:p w:rsidR="00DB70BA" w:rsidRPr="00C3300A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CE4521">
          <w:rPr>
            <w:rStyle w:val="a9"/>
          </w:rPr>
          <w:t>30.08.2021</w:t>
        </w:r>
      </w:fldSimple>
      <w:r w:rsidR="00FD5E7D">
        <w:rPr>
          <w:rStyle w:val="a9"/>
          <w:lang w:val="en-US"/>
        </w:rPr>
        <w:t> </w:t>
      </w:r>
    </w:p>
    <w:p w:rsidR="0065289A" w:rsidRPr="00C3300A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E4521" w:rsidP="009D6532">
            <w:pPr>
              <w:pStyle w:val="aa"/>
            </w:pPr>
            <w:r>
              <w:t>Директор по безопасности и режиму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E4521" w:rsidP="009D6532">
            <w:pPr>
              <w:pStyle w:val="aa"/>
            </w:pPr>
            <w:proofErr w:type="spellStart"/>
            <w:r>
              <w:t>Стяжков</w:t>
            </w:r>
            <w:proofErr w:type="spellEnd"/>
            <w:r>
              <w:t xml:space="preserve"> А.А.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CE4521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CE45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E4521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CE4521" w:rsidP="009D6532">
            <w:pPr>
              <w:pStyle w:val="aa"/>
            </w:pPr>
            <w:proofErr w:type="spellStart"/>
            <w:r>
              <w:t>Харузин</w:t>
            </w:r>
            <w:proofErr w:type="spellEnd"/>
            <w:r>
              <w:t xml:space="preserve"> С.Ю.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CE45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CE4521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CE4521" w:rsidRPr="00CE4521" w:rsidTr="00CE45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  <w:r>
              <w:t xml:space="preserve">Корнеев И.М.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</w:tr>
      <w:tr w:rsidR="00CE4521" w:rsidRPr="00CE4521" w:rsidTr="00CE45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(дата)</w:t>
            </w:r>
          </w:p>
        </w:tc>
      </w:tr>
      <w:tr w:rsidR="00CE4521" w:rsidRPr="00CE4521" w:rsidTr="00CE45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  <w:r>
              <w:t>Начальник отдела правового обеспеч</w:t>
            </w:r>
            <w:r>
              <w:t>е</w:t>
            </w:r>
            <w:r>
              <w:t>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  <w:r>
              <w:t xml:space="preserve">Лаврентьев А.А.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</w:tr>
      <w:tr w:rsidR="00CE4521" w:rsidRPr="00CE4521" w:rsidTr="00CE45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(дата)</w:t>
            </w:r>
          </w:p>
        </w:tc>
      </w:tr>
      <w:tr w:rsidR="00CE4521" w:rsidRPr="00CE4521" w:rsidTr="00CE45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  <w:r>
              <w:t xml:space="preserve">Полетаева Е.Г.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</w:tr>
      <w:tr w:rsidR="00CE4521" w:rsidRPr="00CE4521" w:rsidTr="00CE45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(дата)</w:t>
            </w:r>
          </w:p>
        </w:tc>
      </w:tr>
      <w:tr w:rsidR="00CE4521" w:rsidRPr="00CE4521" w:rsidTr="00CE45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 xml:space="preserve">рии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  <w:r>
              <w:t>Воронцова Т.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</w:tr>
      <w:tr w:rsidR="00CE4521" w:rsidRPr="00CE4521" w:rsidTr="00CE45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(дата)</w:t>
            </w:r>
          </w:p>
        </w:tc>
      </w:tr>
      <w:tr w:rsidR="00CE4521" w:rsidRPr="00CE4521" w:rsidTr="00CE45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  <w:r>
              <w:t xml:space="preserve">Начальник </w:t>
            </w:r>
            <w:proofErr w:type="spellStart"/>
            <w:r>
              <w:t>Сормовского</w:t>
            </w:r>
            <w:proofErr w:type="spellEnd"/>
            <w:r>
              <w:t xml:space="preserve"> водопроводн</w:t>
            </w:r>
            <w:r>
              <w:t>о</w:t>
            </w:r>
            <w:r>
              <w:t xml:space="preserve">го участка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  <w:r>
              <w:t>Воробьев Д.А.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4521" w:rsidRPr="00CE4521" w:rsidRDefault="00CE4521" w:rsidP="009D6532">
            <w:pPr>
              <w:pStyle w:val="aa"/>
            </w:pPr>
          </w:p>
        </w:tc>
      </w:tr>
      <w:tr w:rsidR="00CE4521" w:rsidRPr="00CE4521" w:rsidTr="00CE45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E4521" w:rsidRPr="00CE4521" w:rsidRDefault="00CE4521" w:rsidP="009D6532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(дата)</w:t>
            </w:r>
          </w:p>
        </w:tc>
      </w:tr>
    </w:tbl>
    <w:p w:rsidR="00C45714" w:rsidRPr="003C5C39" w:rsidRDefault="00C45714" w:rsidP="00C45714">
      <w:r w:rsidRPr="003C5C39">
        <w:t>Эксперт(</w:t>
      </w:r>
      <w:proofErr w:type="spellStart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CE4521" w:rsidTr="00CE4521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E4521" w:rsidRDefault="00CE4521" w:rsidP="00C45714">
            <w:pPr>
              <w:pStyle w:val="aa"/>
            </w:pPr>
            <w:r w:rsidRPr="00CE4521">
              <w:t>689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CE4521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E4521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CE4521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E4521" w:rsidRDefault="00CE4521" w:rsidP="00C45714">
            <w:pPr>
              <w:pStyle w:val="aa"/>
            </w:pPr>
            <w:r w:rsidRPr="00CE4521">
              <w:t>Изварина Галина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CE4521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CE4521" w:rsidRDefault="00CE4521" w:rsidP="00C45714">
            <w:pPr>
              <w:pStyle w:val="aa"/>
            </w:pPr>
            <w:r>
              <w:t>30.08.2021</w:t>
            </w:r>
          </w:p>
        </w:tc>
      </w:tr>
      <w:tr w:rsidR="00C45714" w:rsidRPr="00CE4521" w:rsidTr="00CE4521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CE4521" w:rsidRDefault="00CE4521" w:rsidP="00C45714">
            <w:pPr>
              <w:pStyle w:val="aa"/>
              <w:rPr>
                <w:b/>
                <w:vertAlign w:val="superscript"/>
              </w:rPr>
            </w:pPr>
            <w:r w:rsidRPr="00CE452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CE4521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CE4521" w:rsidRDefault="00CE4521" w:rsidP="00C45714">
            <w:pPr>
              <w:pStyle w:val="aa"/>
              <w:rPr>
                <w:b/>
                <w:vertAlign w:val="superscript"/>
              </w:rPr>
            </w:pPr>
            <w:r w:rsidRPr="00CE45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CE4521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CE4521" w:rsidRDefault="00CE4521" w:rsidP="00C45714">
            <w:pPr>
              <w:pStyle w:val="aa"/>
              <w:rPr>
                <w:b/>
                <w:vertAlign w:val="superscript"/>
              </w:rPr>
            </w:pPr>
            <w:r w:rsidRPr="00CE45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CE4521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CE4521" w:rsidRDefault="00CE4521" w:rsidP="00C45714">
            <w:pPr>
              <w:pStyle w:val="aa"/>
              <w:rPr>
                <w:vertAlign w:val="superscript"/>
              </w:rPr>
            </w:pPr>
            <w:r w:rsidRPr="00CE4521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C8E" w:rsidRPr="00CE4521" w:rsidRDefault="00370C8E" w:rsidP="00CE4521">
      <w:pPr>
        <w:rPr>
          <w:szCs w:val="24"/>
        </w:rPr>
      </w:pPr>
      <w:r>
        <w:separator/>
      </w:r>
    </w:p>
  </w:endnote>
  <w:endnote w:type="continuationSeparator" w:id="0">
    <w:p w:rsidR="00370C8E" w:rsidRPr="00CE4521" w:rsidRDefault="00370C8E" w:rsidP="00CE4521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521" w:rsidRDefault="00CE4521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521" w:rsidRDefault="00CE4521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521" w:rsidRDefault="00CE452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C8E" w:rsidRPr="00CE4521" w:rsidRDefault="00370C8E" w:rsidP="00CE4521">
      <w:pPr>
        <w:rPr>
          <w:szCs w:val="24"/>
        </w:rPr>
      </w:pPr>
      <w:r>
        <w:separator/>
      </w:r>
    </w:p>
  </w:footnote>
  <w:footnote w:type="continuationSeparator" w:id="0">
    <w:p w:rsidR="00370C8E" w:rsidRPr="00CE4521" w:rsidRDefault="00370C8E" w:rsidP="00CE4521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521" w:rsidRDefault="00CE4521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521" w:rsidRDefault="00CE4521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521" w:rsidRDefault="00CE4521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att_org_adr" w:val="Юридический адрес: г.Вологда, ул. Октябрьская, д.66, офис 1; Адрес нахождения лаборатории: г.Вологда, ул. Октябрьская, д.66, офис 10_x000D__x000A_"/>
    <w:docVar w:name="att_org_name" w:val="Общество с ограниченной ответственностью &quot;РАЦИО&quot;"/>
    <w:docVar w:name="att_org_reg_date" w:val="05.08.2016"/>
    <w:docVar w:name="att_org_reg_num" w:val="349"/>
    <w:docVar w:name="boss_fio" w:val=" Дурягин Александр Иванович"/>
    <w:docVar w:name="ceh_info" w:val=" Акционерное Общество &quot;Нижегородский водоканал&quot; "/>
    <w:docVar w:name="doc_type" w:val="6"/>
    <w:docVar w:name="fill_date" w:val="30.08.2021"/>
    <w:docVar w:name="org_guid" w:val="74CC2CC9FD934E26B3A2EDBAED11E32C"/>
    <w:docVar w:name="org_id" w:val="5"/>
    <w:docVar w:name="org_name" w:val="     "/>
    <w:docVar w:name="pers_guids" w:val="F2964E2560B0487C8C432FEE2305A7FE@112-525-866-32"/>
    <w:docVar w:name="pers_snils" w:val="F2964E2560B0487C8C432FEE2305A7FE@112-525-866-32"/>
    <w:docVar w:name="pred_dolg" w:val="Директор по безопасности и режиму"/>
    <w:docVar w:name="pred_fio" w:val="Стяжков А.А. "/>
    <w:docVar w:name="rbtd_adr" w:val="     "/>
    <w:docVar w:name="rbtd_name" w:val="Акционерное Общество &quot;Нижегородский водоканал&quot;"/>
    <w:docVar w:name="sv_docs" w:val="1"/>
  </w:docVars>
  <w:rsids>
    <w:rsidRoot w:val="00CE4521"/>
    <w:rsid w:val="0002033E"/>
    <w:rsid w:val="00056BFC"/>
    <w:rsid w:val="0007776A"/>
    <w:rsid w:val="00093D2E"/>
    <w:rsid w:val="000C5130"/>
    <w:rsid w:val="00196135"/>
    <w:rsid w:val="001A62F0"/>
    <w:rsid w:val="001A7AC3"/>
    <w:rsid w:val="001B06AD"/>
    <w:rsid w:val="00237B32"/>
    <w:rsid w:val="00370C8E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22677"/>
    <w:rsid w:val="009647F7"/>
    <w:rsid w:val="009732BA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3300A"/>
    <w:rsid w:val="00C45714"/>
    <w:rsid w:val="00C93056"/>
    <w:rsid w:val="00CA2E96"/>
    <w:rsid w:val="00CD2568"/>
    <w:rsid w:val="00CE4521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CE45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CE4521"/>
    <w:rPr>
      <w:sz w:val="24"/>
    </w:rPr>
  </w:style>
  <w:style w:type="paragraph" w:styleId="ad">
    <w:name w:val="footer"/>
    <w:basedOn w:val="a"/>
    <w:link w:val="ae"/>
    <w:rsid w:val="00CE45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E4521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6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SEA</cp:lastModifiedBy>
  <cp:revision>3</cp:revision>
  <cp:lastPrinted>2021-12-07T16:32:00Z</cp:lastPrinted>
  <dcterms:created xsi:type="dcterms:W3CDTF">2021-11-12T07:32:00Z</dcterms:created>
  <dcterms:modified xsi:type="dcterms:W3CDTF">2021-12-07T16:35:00Z</dcterms:modified>
</cp:coreProperties>
</file>